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209D3" w14:textId="77777777" w:rsidR="0080646C" w:rsidRDefault="0080646C" w:rsidP="0080646C">
      <w:pPr>
        <w:pStyle w:val="NoSpacing"/>
      </w:pPr>
      <w:r>
        <w:rPr>
          <w:u w:val="single"/>
        </w:rPr>
        <w:t>John UFFENHAM</w:t>
      </w:r>
      <w:r>
        <w:t xml:space="preserve">   </w:t>
      </w:r>
      <w:proofErr w:type="gramStart"/>
      <w:r>
        <w:t xml:space="preserve">   (</w:t>
      </w:r>
      <w:proofErr w:type="gramEnd"/>
      <w:r>
        <w:t>fl.1444-58)</w:t>
      </w:r>
    </w:p>
    <w:p w14:paraId="522FA404" w14:textId="77777777" w:rsidR="0080646C" w:rsidRDefault="0080646C" w:rsidP="0080646C">
      <w:pPr>
        <w:pStyle w:val="NoSpacing"/>
      </w:pPr>
    </w:p>
    <w:p w14:paraId="08B4086B" w14:textId="77777777" w:rsidR="0080646C" w:rsidRDefault="0080646C" w:rsidP="0080646C">
      <w:pPr>
        <w:pStyle w:val="NoSpacing"/>
      </w:pPr>
    </w:p>
    <w:p w14:paraId="7DB3B7F9" w14:textId="77777777" w:rsidR="0080646C" w:rsidRDefault="0080646C" w:rsidP="0080646C">
      <w:pPr>
        <w:pStyle w:val="NoSpacing"/>
      </w:pPr>
      <w:r>
        <w:t xml:space="preserve">Son of John </w:t>
      </w:r>
      <w:proofErr w:type="spellStart"/>
      <w:r>
        <w:t>Uffenham</w:t>
      </w:r>
      <w:proofErr w:type="spellEnd"/>
      <w:r>
        <w:t xml:space="preserve"> of </w:t>
      </w:r>
      <w:proofErr w:type="spellStart"/>
      <w:r>
        <w:t>Heytesbury</w:t>
      </w:r>
      <w:proofErr w:type="spellEnd"/>
      <w:r>
        <w:t>(q.v.).</w:t>
      </w:r>
    </w:p>
    <w:p w14:paraId="72A5DA1E" w14:textId="77777777" w:rsidR="0080646C" w:rsidRPr="004B279D" w:rsidRDefault="0080646C" w:rsidP="0080646C">
      <w:pPr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 xml:space="preserve">(“The Clerks of the Counties 1360-1960” compiled by Sir Edgar Stephens </w:t>
      </w:r>
    </w:p>
    <w:p w14:paraId="5FADAB1B" w14:textId="77777777" w:rsidR="0080646C" w:rsidRDefault="0080646C" w:rsidP="0080646C">
      <w:pPr>
        <w:pStyle w:val="NoSpacing"/>
      </w:pPr>
      <w:r w:rsidRPr="004B279D">
        <w:t>Pub. by The Society of Clerks of the Peace of Counties and Clerks of County Councils,1961 p.17</w:t>
      </w:r>
      <w:r>
        <w:t>8</w:t>
      </w:r>
      <w:r w:rsidRPr="004B279D">
        <w:t>).</w:t>
      </w:r>
    </w:p>
    <w:p w14:paraId="248A0E8A" w14:textId="77777777" w:rsidR="0080646C" w:rsidRDefault="0080646C" w:rsidP="0080646C">
      <w:pPr>
        <w:pStyle w:val="NoSpacing"/>
      </w:pPr>
    </w:p>
    <w:p w14:paraId="5F5C94E7" w14:textId="77777777" w:rsidR="0080646C" w:rsidRDefault="0080646C" w:rsidP="0080646C">
      <w:pPr>
        <w:pStyle w:val="NoSpacing"/>
      </w:pPr>
    </w:p>
    <w:p w14:paraId="7DC95AC6" w14:textId="77777777" w:rsidR="0080646C" w:rsidRDefault="0080646C" w:rsidP="0080646C">
      <w:pPr>
        <w:pStyle w:val="NoSpacing"/>
      </w:pPr>
      <w:r>
        <w:t xml:space="preserve">       1444-58</w:t>
      </w:r>
      <w:r>
        <w:tab/>
        <w:t>Clerk of the Peace for Wiltshire.  (ibid.)</w:t>
      </w:r>
    </w:p>
    <w:p w14:paraId="30AC5D9C" w14:textId="77777777" w:rsidR="0080646C" w:rsidRDefault="0080646C" w:rsidP="0080646C">
      <w:pPr>
        <w:pStyle w:val="NoSpacing"/>
      </w:pPr>
    </w:p>
    <w:p w14:paraId="5F8FF0ED" w14:textId="77777777" w:rsidR="0080646C" w:rsidRDefault="0080646C" w:rsidP="0080646C">
      <w:pPr>
        <w:pStyle w:val="NoSpacing"/>
      </w:pPr>
    </w:p>
    <w:p w14:paraId="301AAA56" w14:textId="77777777" w:rsidR="0080646C" w:rsidRDefault="0080646C" w:rsidP="0080646C">
      <w:pPr>
        <w:pStyle w:val="NoSpacing"/>
      </w:pPr>
      <w:r>
        <w:t>25 November 2018</w:t>
      </w:r>
    </w:p>
    <w:p w14:paraId="3F3FCE5A" w14:textId="77777777" w:rsidR="006B2F86" w:rsidRPr="00E71FC3" w:rsidRDefault="0080646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5C112" w14:textId="77777777" w:rsidR="0080646C" w:rsidRDefault="0080646C" w:rsidP="00E71FC3">
      <w:r>
        <w:separator/>
      </w:r>
    </w:p>
  </w:endnote>
  <w:endnote w:type="continuationSeparator" w:id="0">
    <w:p w14:paraId="6A8DA42E" w14:textId="77777777" w:rsidR="0080646C" w:rsidRDefault="0080646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5342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C25F2" w14:textId="77777777" w:rsidR="0080646C" w:rsidRDefault="0080646C" w:rsidP="00E71FC3">
      <w:r>
        <w:separator/>
      </w:r>
    </w:p>
  </w:footnote>
  <w:footnote w:type="continuationSeparator" w:id="0">
    <w:p w14:paraId="43974310" w14:textId="77777777" w:rsidR="0080646C" w:rsidRDefault="0080646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46C"/>
    <w:rsid w:val="001A7C09"/>
    <w:rsid w:val="00577BD5"/>
    <w:rsid w:val="00656CBA"/>
    <w:rsid w:val="006A1F77"/>
    <w:rsid w:val="00733BE7"/>
    <w:rsid w:val="0080646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24139"/>
  <w15:chartTrackingRefBased/>
  <w15:docId w15:val="{6EEF891B-A54D-4DC9-8EF1-F52C9FAB9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646C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2018-12-27T19:52:00Z</dcterms:created>
  <dcterms:modified xsi:type="dcterms:W3CDTF">2018-12-27T19:53:00Z</dcterms:modified>
</cp:coreProperties>
</file>